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42ED" w14:textId="3C60088E" w:rsidR="004512F9" w:rsidRPr="004512F9" w:rsidRDefault="00A7289E" w:rsidP="004512F9">
      <w:pPr>
        <w:tabs>
          <w:tab w:val="right" w:pos="1026"/>
          <w:tab w:val="left" w:pos="1440"/>
          <w:tab w:val="left" w:pos="2520"/>
        </w:tabs>
        <w:rPr>
          <w:color w:val="FF0000"/>
          <w:szCs w:val="24"/>
          <w:lang w:bidi="ta-IN"/>
        </w:rPr>
      </w:pPr>
      <w:r>
        <w:rPr>
          <w:rFonts w:ascii="Nirmala UI" w:hAnsi="Nirmala UI" w:cs="Nirmala UI"/>
          <w:sz w:val="20"/>
          <w:lang w:eastAsia="en-GB" w:bidi="ta-IN"/>
        </w:rPr>
        <w:pict w14:anchorId="7129344C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356.25pt;margin-top:6pt;width:128.3pt;height:9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<v:textbox>
              <w:txbxContent>
                <w:p w14:paraId="4233CEE7" w14:textId="77777777" w:rsidR="00A43501" w:rsidRPr="004512F9" w:rsidRDefault="00A43501" w:rsidP="004512F9">
                  <w:pPr>
                    <w:jc w:val="center"/>
                  </w:pPr>
                </w:p>
                <w:p w14:paraId="58953F4B" w14:textId="77777777" w:rsidR="00A43501" w:rsidRPr="004512F9" w:rsidRDefault="00A43501" w:rsidP="004512F9">
                  <w:pPr>
                    <w:jc w:val="center"/>
                  </w:pPr>
                </w:p>
                <w:p w14:paraId="70AA161B" w14:textId="77777777" w:rsidR="00A43501" w:rsidRPr="004512F9" w:rsidRDefault="00A43501" w:rsidP="004512F9">
                  <w:pPr>
                    <w:jc w:val="center"/>
                    <w:rPr>
                      <w:color w:val="FF0000"/>
                    </w:rPr>
                  </w:pPr>
                  <w:r w:rsidRPr="004512F9">
                    <w:rPr>
                      <w:color w:val="FF0000"/>
                    </w:rPr>
                    <w:t>Insert Council Logo</w:t>
                  </w:r>
                </w:p>
              </w:txbxContent>
            </v:textbox>
          </v:shape>
        </w:pict>
      </w:r>
      <w:r w:rsidR="004512F9" w:rsidRPr="00B177B6">
        <w:rPr>
          <w:rFonts w:ascii="Nirmala UI" w:hAnsi="Nirmala UI" w:cs="Nirmala UI"/>
          <w:sz w:val="20"/>
          <w:cs/>
          <w:lang w:bidi="ta-IN"/>
        </w:rPr>
        <w:t>உங்கள் குறியீடு</w:t>
      </w:r>
      <w:r w:rsidR="004512F9" w:rsidRPr="00B177B6">
        <w:rPr>
          <w:rFonts w:ascii="Nirmala UI" w:hAnsi="Nirmala UI" w:cs="Nirmala UI"/>
          <w:szCs w:val="24"/>
          <w:lang w:bidi="ta-IN"/>
        </w:rPr>
        <w:t>:</w:t>
      </w:r>
      <w:r w:rsidR="004512F9" w:rsidRPr="004512F9">
        <w:rPr>
          <w:rFonts w:ascii="Calibri" w:hAnsi="Calibri"/>
          <w:szCs w:val="24"/>
          <w:lang w:bidi="ta-IN"/>
        </w:rPr>
        <w:tab/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begin"/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instrText xml:space="preserve"> MERGEFIELD Number </w:instrText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separate"/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t>«Reference»</w:t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end"/>
      </w:r>
    </w:p>
    <w:p w14:paraId="589E7E8E" w14:textId="4DE81E8F" w:rsidR="004512F9" w:rsidRPr="004512F9" w:rsidRDefault="004512F9" w:rsidP="004512F9">
      <w:pPr>
        <w:tabs>
          <w:tab w:val="left" w:pos="2520"/>
        </w:tabs>
        <w:rPr>
          <w:rFonts w:ascii="Calibri" w:hAnsi="Calibri"/>
          <w:szCs w:val="24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எனது குறியீடு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ab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begin"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instrText xml:space="preserve"> MERGEFIELD Number </w:instrText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separate"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t>«Number»</w:t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end"/>
      </w:r>
    </w:p>
    <w:p w14:paraId="536A034C" w14:textId="5CE944DD" w:rsidR="004512F9" w:rsidRPr="004512F9" w:rsidRDefault="004512F9" w:rsidP="004512F9">
      <w:pPr>
        <w:tabs>
          <w:tab w:val="left" w:pos="2520"/>
        </w:tabs>
        <w:spacing w:before="120" w:after="120"/>
        <w:rPr>
          <w:rFonts w:ascii="Calibri" w:hAnsi="Calibri"/>
          <w:szCs w:val="24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திகதி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 xml:space="preserve"> </w:t>
      </w:r>
      <w:r w:rsidRPr="004512F9">
        <w:rPr>
          <w:rFonts w:ascii="Calibri" w:hAnsi="Calibri"/>
          <w:szCs w:val="24"/>
          <w:lang w:bidi="ta-IN"/>
        </w:rPr>
        <w:tab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t>Day Month Year</w:t>
      </w:r>
    </w:p>
    <w:p w14:paraId="250D622A" w14:textId="7C03C838" w:rsidR="004512F9" w:rsidRPr="004512F9" w:rsidRDefault="004512F9" w:rsidP="004512F9">
      <w:pPr>
        <w:tabs>
          <w:tab w:val="left" w:pos="2520"/>
        </w:tabs>
        <w:rPr>
          <w:rFonts w:ascii="Calibri" w:hAnsi="Calibri"/>
          <w:color w:val="FF0000"/>
          <w:szCs w:val="24"/>
          <w:highlight w:val="yellow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தொடர்பு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ab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t>John Smith</w:t>
      </w:r>
    </w:p>
    <w:p w14:paraId="0D7B99C9" w14:textId="77777777" w:rsidR="004512F9" w:rsidRPr="004512F9" w:rsidRDefault="004512F9" w:rsidP="004512F9">
      <w:pPr>
        <w:tabs>
          <w:tab w:val="left" w:pos="2520"/>
        </w:tabs>
        <w:rPr>
          <w:rFonts w:ascii="Calibri" w:hAnsi="Calibri"/>
          <w:szCs w:val="24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நேரடித் தொலைபேசி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ab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t>01111 111111</w:t>
      </w:r>
    </w:p>
    <w:p w14:paraId="59C77428" w14:textId="382508CD" w:rsidR="004512F9" w:rsidRPr="004512F9" w:rsidRDefault="004512F9" w:rsidP="004512F9">
      <w:pPr>
        <w:tabs>
          <w:tab w:val="left" w:pos="2520"/>
        </w:tabs>
        <w:rPr>
          <w:rFonts w:ascii="Calibri" w:hAnsi="Calibri"/>
          <w:color w:val="FF0000"/>
          <w:szCs w:val="24"/>
          <w:highlight w:val="yellow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மின்னஞ்சல்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ab/>
      </w:r>
      <w:hyperlink r:id="rId11">
        <w:r w:rsidRPr="004512F9">
          <w:rPr>
            <w:rFonts w:ascii="Calibri" w:hAnsi="Calibri"/>
            <w:color w:val="FF0000"/>
            <w:szCs w:val="24"/>
            <w:highlight w:val="yellow"/>
            <w:lang w:bidi="ta-IN"/>
          </w:rPr>
          <w:t>John.Smith@anytowncouncil.gov.uk</w:t>
        </w:r>
      </w:hyperlink>
    </w:p>
    <w:p w14:paraId="53C00EF4" w14:textId="77777777" w:rsidR="004512F9" w:rsidRPr="004512F9" w:rsidRDefault="004512F9" w:rsidP="004512F9">
      <w:pPr>
        <w:rPr>
          <w:rFonts w:ascii="Calibri" w:hAnsi="Calibri"/>
          <w:szCs w:val="24"/>
          <w:lang w:bidi="ta-IN"/>
        </w:rPr>
      </w:pPr>
    </w:p>
    <w:p w14:paraId="77A8F725" w14:textId="77777777" w:rsidR="00B177B6" w:rsidRPr="00410ECE" w:rsidRDefault="00B177B6" w:rsidP="00B177B6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281E49B8" w14:textId="77777777" w:rsidR="00B177B6" w:rsidRPr="00516B16" w:rsidRDefault="00B177B6" w:rsidP="00B177B6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2CFED450" w14:textId="77777777" w:rsidR="00B177B6" w:rsidRPr="00516B16" w:rsidRDefault="00B177B6" w:rsidP="00B177B6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4723CAF1" w14:textId="77777777" w:rsidR="00B177B6" w:rsidRPr="00516B16" w:rsidRDefault="00B177B6" w:rsidP="00B177B6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432D5D23" w14:textId="77777777" w:rsidR="00B177B6" w:rsidRPr="00516B16" w:rsidRDefault="00B177B6" w:rsidP="00B177B6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3E5ADC89" w14:textId="77777777" w:rsidR="00B177B6" w:rsidRPr="00EE4313" w:rsidRDefault="00B177B6" w:rsidP="00B177B6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1540B722" w14:textId="77777777" w:rsidR="004512F9" w:rsidRPr="004512F9" w:rsidRDefault="004512F9" w:rsidP="00B177B6">
      <w:pPr>
        <w:pStyle w:val="BodyText"/>
        <w:spacing w:after="0"/>
        <w:rPr>
          <w:rFonts w:ascii="Calibri" w:hAnsi="Calibri" w:cs="Arial"/>
          <w:color w:val="000000"/>
          <w:sz w:val="20"/>
          <w:lang w:bidi="ta-IN"/>
        </w:rPr>
      </w:pPr>
    </w:p>
    <w:p w14:paraId="6EBE4208" w14:textId="4BDF3A68" w:rsidR="004512F9" w:rsidRPr="00B177B6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அன்புள்ள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="00B177B6"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="00B177B6"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13F80CF8" w14:textId="77777777" w:rsidR="004512F9" w:rsidRPr="004512F9" w:rsidRDefault="004512F9" w:rsidP="00B177B6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bidi="ta-IN"/>
        </w:rPr>
      </w:pPr>
    </w:p>
    <w:p w14:paraId="2E16347A" w14:textId="77777777" w:rsidR="004512F9" w:rsidRPr="00B668D7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B668D7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உங்கள் கருத்துக்கள் முக்கியமானவை</w:t>
      </w:r>
      <w:r w:rsidRPr="00B668D7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.</w:t>
      </w:r>
    </w:p>
    <w:p w14:paraId="229A4420" w14:textId="42F1B422" w:rsidR="004512F9" w:rsidRPr="00B668D7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bookmarkStart w:id="0" w:name="_Hlk8122232"/>
      <w:bookmarkEnd w:id="0"/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தேசிய 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>202</w:t>
      </w:r>
      <w:r w:rsidR="00A7289E">
        <w:rPr>
          <w:rFonts w:ascii="Nirmala UI" w:hAnsi="Nirmala UI" w:cs="Nirmala UI"/>
          <w:color w:val="000000"/>
          <w:sz w:val="28"/>
          <w:szCs w:val="28"/>
          <w:lang w:bidi="ta-IN"/>
        </w:rPr>
        <w:t>4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>-2</w:t>
      </w:r>
      <w:r w:rsidR="00A7289E">
        <w:rPr>
          <w:rFonts w:ascii="Nirmala UI" w:hAnsi="Nirmala UI" w:cs="Nirmala UI"/>
          <w:color w:val="000000"/>
          <w:sz w:val="28"/>
          <w:szCs w:val="28"/>
          <w:lang w:bidi="ta-IN"/>
        </w:rPr>
        <w:t>5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வயது வந்தோர் சமூக பாதுகாப்பு மதிப்பாய்வில் பங்கேற்க நான் உங்களை அழைக்க விரும்புகிறேன்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இந்த மதிப்பாய்வு </w:t>
      </w:r>
      <w:r w:rsidR="00A43501"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NHS England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சார்பாக </w:t>
      </w:r>
      <w:r w:rsidR="00B177B6"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மேற்கொள்ளப் படுகிறது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முடிந்தவரை அதிகமான மக்களுக்கு மதிப்பாய்வில் பங்கேற்கும் வாய்ப்பை வழங்க விரும்புகிறோம்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;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இதன் பொருள் நாம் எப்போதாவது ஒரு மதிப்பாய்வை அதைப் பெற விரும்பாத ஒருவருக்கு அனுப்புவோம் என்பதாகும்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இந்த மதிப்பாய்வை பெறுவது உங்களுக்கு ஏதேனும் மன உளைச்சலை ஏற்படுத்தியிருந்தால் நாங்கள் மன்னிப்பு கோருகிறோம்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>.</w:t>
      </w:r>
    </w:p>
    <w:p w14:paraId="04A71DAB" w14:textId="77777777" w:rsidR="004512F9" w:rsidRPr="004512F9" w:rsidRDefault="004512F9" w:rsidP="00B177B6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bidi="ta-IN"/>
        </w:rPr>
      </w:pPr>
    </w:p>
    <w:p w14:paraId="5248B388" w14:textId="6F2BDB75" w:rsidR="004512F9" w:rsidRPr="00B177B6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B177B6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உங்கள் பகுதியில்</w:t>
      </w:r>
      <w:r w:rsidRPr="00B177B6">
        <w:rPr>
          <w:rFonts w:ascii="Nirmala UI" w:hAnsi="Nirmala UI" w:cs="Nirmala UI"/>
          <w:bCs/>
          <w:color w:val="000000"/>
          <w:sz w:val="32"/>
          <w:szCs w:val="32"/>
          <w:rtl/>
          <w:cs/>
          <w:lang w:bidi="ta-IN"/>
        </w:rPr>
        <w:t xml:space="preserve"> </w:t>
      </w:r>
      <w:r w:rsidRPr="00B177B6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வயதுவந்தோர் சமூக கவனிப்பை மேம்படுத்தல்</w:t>
      </w:r>
    </w:p>
    <w:p w14:paraId="4A1C3D00" w14:textId="43277332" w:rsidR="004512F9" w:rsidRPr="00B177B6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B177B6">
        <w:rPr>
          <w:rFonts w:ascii="Nirmala UI" w:hAnsi="Nirmala UI" w:cs="Nirmala UI"/>
          <w:b/>
          <w:bCs/>
          <w:color w:val="000000"/>
          <w:sz w:val="28"/>
          <w:szCs w:val="28"/>
          <w:cs/>
          <w:lang w:bidi="ta-IN"/>
        </w:rPr>
        <w:t>இத்துடன் உள்ளடக்கப்பட்டுள்ள வினாக்கொத்தை நிரப்புவதன் மூலம் இந்த ஆய்வில் தயவு செய்து பங்கு</w:t>
      </w:r>
      <w:r w:rsidRPr="00B177B6">
        <w:rPr>
          <w:rFonts w:ascii="Nirmala UI" w:hAnsi="Nirmala UI" w:cs="Nirmala UI"/>
          <w:b/>
          <w:bCs/>
          <w:color w:val="000000"/>
          <w:sz w:val="28"/>
          <w:szCs w:val="28"/>
          <w:lang w:bidi="ta-IN"/>
        </w:rPr>
        <w:t xml:space="preserve"> </w:t>
      </w:r>
      <w:r w:rsidRPr="00B177B6">
        <w:rPr>
          <w:rFonts w:ascii="Nirmala UI" w:hAnsi="Nirmala UI" w:cs="Nirmala UI"/>
          <w:b/>
          <w:bCs/>
          <w:color w:val="000000"/>
          <w:sz w:val="28"/>
          <w:szCs w:val="28"/>
          <w:cs/>
          <w:lang w:bidi="ta-IN"/>
        </w:rPr>
        <w:t>பெறவும்</w:t>
      </w:r>
      <w:r w:rsidRPr="00B177B6">
        <w:rPr>
          <w:rFonts w:ascii="Nirmala UI" w:hAnsi="Nirmala UI" w:cs="Nirmala UI"/>
          <w:b/>
          <w:bCs/>
          <w:color w:val="000000"/>
          <w:sz w:val="28"/>
          <w:szCs w:val="28"/>
          <w:lang w:bidi="ta-IN"/>
        </w:rPr>
        <w:t>.</w:t>
      </w:r>
      <w:r w:rsidRPr="00B668D7">
        <w:rPr>
          <w:rFonts w:ascii="Calibri" w:hAnsi="Calibri" w:cs="Latha"/>
          <w:bCs/>
          <w:color w:val="000000"/>
          <w:sz w:val="28"/>
          <w:szCs w:val="28"/>
          <w:cs/>
          <w:lang w:bidi="ta-IN"/>
        </w:rPr>
        <w:t xml:space="preserve">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உங்களுக்குக் கிடைக்கும் சேவைகள் பற்றிய உங்கள் கருத்துக்கள் பற்றியும் உங்கள் வாழ்க்கையின் தரம் பற்றியும் ஆய்வு கேள்வி கேட்கும்</w:t>
      </w:r>
      <w:r w:rsidRPr="00B177B6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எவ்வளவு கூடுதலாக மக்கள் ஆய்வில் பங்கு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பெறுகிறார்களோ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அவ்வளவுக்கு அதன் முடிவுகள்</w:t>
      </w:r>
      <w:r w:rsidRPr="00B177B6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உங்களைப்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போன்ற ஆட்களுக்கு நாங்கள் வழங்கும் உள்ளூர் சேவைகளை மதிப்பீடு செய்து மேம்படுத்த உதவும் வகையில் பயனுள்ளவையாக அமையும்</w:t>
      </w:r>
      <w:r w:rsidRPr="00B177B6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385D059D" w14:textId="59FC2761" w:rsidR="004512F9" w:rsidRPr="00B177B6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வினாக்கொத்தை நிரப்பியதும் தயவு செய்து அதனை முன்னரே கட்டணம் செலுத்திய உறையில் இட்டு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="00B177B6" w:rsidRPr="00E46380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eastAsia="en-GB"/>
        </w:rPr>
        <w:t>[DATE]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அளவில் திருப்பி அனுப்பி வைக்கவும்</w:t>
      </w:r>
      <w:r w:rsidRPr="00B177B6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நீங்கள் உறையில் அஞ்சல் தலை ஒட்டத் தேவையில்லை</w:t>
      </w:r>
    </w:p>
    <w:p w14:paraId="63AD1EFE" w14:textId="027E8E8D" w:rsidR="004512F9" w:rsidRPr="004512F9" w:rsidRDefault="004512F9" w:rsidP="00B177B6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  <w:lang w:bidi="ta-IN"/>
        </w:rPr>
      </w:pPr>
    </w:p>
    <w:p w14:paraId="038AD0A4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lastRenderedPageBreak/>
        <w:t>உங்களைப் பற்றிய தகவல்கள் இரகசியமாக வைத்திருக்கப்படும்</w:t>
      </w:r>
    </w:p>
    <w:p w14:paraId="7F72D94C" w14:textId="0131EEE0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ஆய்வைப் பற்றியும் நீங்கள் தெரிவானது ஏன் என்பது பற்றியும் மேலும் தகவல்கள் மறுபக்கம்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தரப்பட்டுள்ளன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நீங்கள் கேள்வி எதுவும் கேட்க விரும்பினால் அல்லது வினாக்கொத்தை நிரப்புவதற்கு உதவி தேவையானால்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, இந்தக் கடிதத்தின் அடியில் உள்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ள</w:t>
      </w:r>
      <w:r w:rsidR="00B177B6"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k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‘</w:t>
      </w:r>
      <w:r w:rsidRPr="00A43501">
        <w:rPr>
          <w:rFonts w:ascii="Nirmala UI" w:hAnsi="Nirmala UI" w:cs="Nirmala UI"/>
          <w:b/>
          <w:bCs/>
          <w:color w:val="000000"/>
          <w:sz w:val="28"/>
          <w:szCs w:val="28"/>
          <w:cs/>
          <w:lang w:bidi="ta-IN"/>
        </w:rPr>
        <w:t>எங்களுடன்</w:t>
      </w:r>
      <w:r w:rsidRPr="00A43501">
        <w:rPr>
          <w:rFonts w:ascii="Nirmala UI" w:hAnsi="Nirmala UI" w:cs="Nirmala UI"/>
          <w:b/>
          <w:bCs/>
          <w:color w:val="000000"/>
          <w:sz w:val="28"/>
          <w:szCs w:val="28"/>
          <w:rtl/>
          <w:cs/>
          <w:lang w:bidi="ta-IN"/>
        </w:rPr>
        <w:t xml:space="preserve"> </w:t>
      </w:r>
      <w:r w:rsidRPr="00A43501">
        <w:rPr>
          <w:rFonts w:ascii="Nirmala UI" w:hAnsi="Nirmala UI" w:cs="Nirmala UI"/>
          <w:b/>
          <w:bCs/>
          <w:color w:val="000000"/>
          <w:sz w:val="28"/>
          <w:szCs w:val="28"/>
          <w:cs/>
          <w:lang w:bidi="ta-IN"/>
        </w:rPr>
        <w:t>தொடர்பு கொள்ளவும்</w:t>
      </w:r>
      <w:r w:rsidRPr="004512F9">
        <w:rPr>
          <w:rFonts w:ascii="Calibri" w:hAnsi="Calibri" w:cs="Latha"/>
          <w:b/>
          <w:bCs/>
          <w:color w:val="000000"/>
          <w:sz w:val="28"/>
          <w:szCs w:val="24"/>
          <w:lang w:bidi="ta-IN"/>
        </w:rPr>
        <w:t>‘</w:t>
      </w:r>
      <w:r w:rsidRPr="004512F9">
        <w:rPr>
          <w:rFonts w:ascii="Calibri" w:hAnsi="Calibri" w:cs="Latha"/>
          <w:color w:val="000000"/>
          <w:sz w:val="28"/>
          <w:szCs w:val="24"/>
          <w:cs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எனும் பிரிவுக்குச் செல்லவும்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740741E0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</w:p>
    <w:p w14:paraId="55772596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வயது வந்தோர் சமூகக் கவனிப்பு சேவைகளுக்கு உதவ உங்கள் நேரத்தை ஒதுக்கித் தந்தமைக்கு மிகவும் நன்றி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56E9C508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</w:p>
    <w:p w14:paraId="6138A011" w14:textId="1B561293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உண்மையுள்ள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</w:t>
      </w:r>
    </w:p>
    <w:p w14:paraId="5461960C" w14:textId="77777777" w:rsidR="004512F9" w:rsidRPr="004512F9" w:rsidRDefault="004512F9" w:rsidP="00B177B6">
      <w:pPr>
        <w:keepNext/>
        <w:rPr>
          <w:rFonts w:ascii="Calibri" w:hAnsi="Calibri"/>
          <w:color w:val="FF0000"/>
          <w:sz w:val="28"/>
          <w:szCs w:val="28"/>
          <w:highlight w:val="yellow"/>
          <w:lang w:bidi="ta-IN"/>
        </w:rPr>
      </w:pP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ADD DIRECTOR’S SIGNATURE</w:t>
      </w:r>
    </w:p>
    <w:p w14:paraId="3EC63D73" w14:textId="77777777" w:rsidR="004512F9" w:rsidRPr="004512F9" w:rsidRDefault="004512F9" w:rsidP="00B177B6">
      <w:pPr>
        <w:keepNext/>
        <w:rPr>
          <w:rFonts w:ascii="Calibri" w:hAnsi="Calibri"/>
          <w:color w:val="FF0000"/>
          <w:sz w:val="28"/>
          <w:szCs w:val="28"/>
          <w:highlight w:val="yellow"/>
          <w:lang w:bidi="ta-IN"/>
        </w:rPr>
      </w:pPr>
    </w:p>
    <w:p w14:paraId="56303E9E" w14:textId="77777777" w:rsidR="004512F9" w:rsidRPr="004512F9" w:rsidRDefault="004512F9" w:rsidP="00B177B6">
      <w:pPr>
        <w:keepNext/>
        <w:rPr>
          <w:rFonts w:ascii="Calibri" w:hAnsi="Calibri"/>
          <w:color w:val="FF0000"/>
          <w:sz w:val="28"/>
          <w:szCs w:val="28"/>
          <w:highlight w:val="yellow"/>
          <w:lang w:bidi="ta-IN"/>
        </w:rPr>
      </w:pP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begin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instrText xml:space="preserve"> MERGEFIELD Title </w:instrTex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separate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«Title»</w: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end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begin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instrText xml:space="preserve"> MERGEFIELD Firstname </w:instrTex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separate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«Firstname»</w: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end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begin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instrText xml:space="preserve"> MERGEFIELD LastName </w:instrTex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separate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«LastName»</w: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end"/>
      </w:r>
    </w:p>
    <w:p w14:paraId="13DF0513" w14:textId="77777777" w:rsidR="004512F9" w:rsidRPr="004512F9" w:rsidRDefault="004512F9" w:rsidP="00B177B6">
      <w:pPr>
        <w:keepNext/>
        <w:rPr>
          <w:rFonts w:ascii="Calibri" w:hAnsi="Calibri"/>
          <w:color w:val="FF0000"/>
          <w:sz w:val="28"/>
          <w:szCs w:val="28"/>
          <w:highlight w:val="yellow"/>
          <w:lang w:bidi="ta-IN"/>
        </w:rPr>
      </w:pP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Director, Adult Social Services</w:t>
      </w:r>
    </w:p>
    <w:p w14:paraId="6DD25CED" w14:textId="77777777" w:rsidR="004512F9" w:rsidRPr="004512F9" w:rsidRDefault="004512F9" w:rsidP="00B177B6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bidi="ta-IN"/>
        </w:rPr>
      </w:pPr>
    </w:p>
    <w:p w14:paraId="3A43E4B0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நான் ஏன் தெரிவாகினேன்</w:t>
      </w:r>
      <w:r w:rsidRPr="00A43501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59A8FFB0" w14:textId="483DCF95" w:rsidR="004512F9" w:rsidRPr="004512F9" w:rsidRDefault="004512F9" w:rsidP="00B177B6">
      <w:pPr>
        <w:pStyle w:val="BodyText"/>
        <w:spacing w:after="0"/>
        <w:rPr>
          <w:rFonts w:ascii="Calibri" w:hAnsi="Calibri" w:cs="Arial"/>
          <w:sz w:val="28"/>
          <w:szCs w:val="24"/>
          <w:lang w:bidi="ta-IN"/>
        </w:rPr>
      </w:pPr>
      <w:bookmarkStart w:id="1" w:name="_Hlk40766566"/>
      <w:bookmarkEnd w:id="1"/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நாங்கள்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43501">
        <w:rPr>
          <w:rFonts w:ascii="Nirmala UI" w:hAnsi="Nirmala UI" w:cs="Nirmala UI"/>
          <w:color w:val="FF0000"/>
          <w:sz w:val="28"/>
          <w:szCs w:val="28"/>
          <w:highlight w:val="yellow"/>
          <w:cs/>
          <w:lang w:bidi="ta-IN"/>
        </w:rPr>
        <w:t>அங்கொன்றும் இங்கொன்றுமாக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bidi="ta-IN"/>
        </w:rPr>
        <w:t>[remove ‘</w:t>
      </w:r>
      <w:r w:rsidR="00A43501" w:rsidRPr="00A43501">
        <w:rPr>
          <w:rFonts w:ascii="Nirmala UI" w:hAnsi="Nirmala UI" w:cs="Nirmala UI"/>
          <w:color w:val="FF0000"/>
          <w:sz w:val="28"/>
          <w:szCs w:val="28"/>
          <w:highlight w:val="yellow"/>
          <w:cs/>
          <w:lang w:bidi="ta-IN"/>
        </w:rPr>
        <w:t>அங்கொன்றும் இங்கொன்றுமாக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bidi="ta-IN"/>
        </w:rPr>
        <w:t>’ if whole sampling frame is being surveyed]</w:t>
      </w:r>
      <w:r w:rsidRPr="004512F9">
        <w:rPr>
          <w:rFonts w:ascii="Calibri" w:hAnsi="Calibri" w:cstheme="minorBidi"/>
          <w:color w:val="FF0000"/>
          <w:sz w:val="28"/>
          <w:szCs w:val="24"/>
          <w:lang w:bidi="ta-IN"/>
        </w:rPr>
        <w:t xml:space="preserve">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bidi="ta-IN"/>
        </w:rPr>
        <w:t>[your local Social Services Department]</w:t>
      </w:r>
      <w:r w:rsidRPr="004512F9">
        <w:rPr>
          <w:rFonts w:ascii="Calibri" w:hAnsi="Calibri" w:cstheme="minorBidi"/>
          <w:color w:val="FF0000"/>
          <w:sz w:val="28"/>
          <w:szCs w:val="24"/>
          <w:rtl/>
          <w:cs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–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இன் செலவில் அல்லது ஏற்பாட்டின் கீழ் கவனிப்பு மற்றும் ஆதரவுச் சேவைகளைப் பெற்று வந்துள்ள ஆட்களைத் தெரிவு செய்துள்ளோம்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 .உதாரணமாக நீங்கள் ஒரு கவனிப்பு .இல்லத்தில் வ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சிப்பவராக இருக்கலாம்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. , பகல் கவனிப்பு நிலையம்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ஒன்றுக்குச் செல்பவராக இருக்கலாம்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உங்களுக்கு ஒரு கவனிப்பாளர் இருக்கலாம்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அல்லது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நீங்கள் உணவு பரிமாறும் சேவைகளைப் பயன்படுத்துபவராக இருக்கலாம்</w:t>
      </w:r>
      <w:r w:rsidRPr="004512F9">
        <w:rPr>
          <w:rFonts w:ascii="Calibri" w:hAnsi="Calibri" w:cs="Latha"/>
          <w:sz w:val="28"/>
          <w:szCs w:val="24"/>
          <w:rtl/>
          <w:cs/>
          <w:lang w:bidi="ta-IN"/>
        </w:rPr>
        <w:t xml:space="preserve"> </w:t>
      </w:r>
      <w:r w:rsidRPr="004512F9">
        <w:rPr>
          <w:rFonts w:ascii="Calibri" w:hAnsi="Calibri" w:cs="Calibri"/>
          <w:color w:val="FF0000"/>
          <w:sz w:val="28"/>
          <w:szCs w:val="28"/>
          <w:highlight w:val="yellow"/>
          <w:lang w:bidi="ta-IN"/>
        </w:rPr>
        <w:t>[councils can add one or two additional services specific for their area if they choose to]</w:t>
      </w:r>
      <w:r w:rsidRPr="004512F9">
        <w:rPr>
          <w:rFonts w:ascii="Calibri" w:hAnsi="Calibri" w:cs="Arial"/>
          <w:sz w:val="28"/>
          <w:szCs w:val="24"/>
          <w:lang w:bidi="ta-IN"/>
        </w:rPr>
        <w:t>.</w:t>
      </w:r>
    </w:p>
    <w:p w14:paraId="1208C8B5" w14:textId="77777777" w:rsidR="004512F9" w:rsidRPr="004512F9" w:rsidRDefault="004512F9" w:rsidP="00B177B6">
      <w:pPr>
        <w:rPr>
          <w:rFonts w:ascii="Calibri" w:hAnsi="Calibri" w:cs="Arial"/>
          <w:sz w:val="28"/>
          <w:szCs w:val="24"/>
          <w:lang w:eastAsia="en-GB" w:bidi="ta-IN"/>
        </w:rPr>
      </w:pPr>
    </w:p>
    <w:p w14:paraId="31039C37" w14:textId="115F99B8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என் பதில்களுக்கு என்ன நடக்கும்</w:t>
      </w:r>
      <w:r w:rsidRPr="00A43501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728CB761" w14:textId="405BB5AE" w:rsidR="004512F9" w:rsidRPr="00A43501" w:rsidRDefault="004512F9" w:rsidP="00A43501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 xml:space="preserve">உங்கள் பதில்கள் </w:t>
      </w:r>
      <w:r w:rsidR="00A43501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>சார்பாக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 </w:t>
      </w:r>
      <w:r w:rsidR="00A43501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>சேகரிக்கப் படுகின்றன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.</w:t>
      </w:r>
    </w:p>
    <w:p w14:paraId="1B63F66E" w14:textId="6D35CCD9" w:rsidR="004512F9" w:rsidRPr="00A43501" w:rsidRDefault="004512F9" w:rsidP="00A43501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பதில்கள் இரகசியமானவை மற்றும் உங்களுக்கு நேரடியாக சேவைகளை வழங்கும் எவருக்கும் அனுப்பப்படாது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முடிவுகளை நாங்கள் அநாமதேயமாக்குவோம்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எனவே </w:t>
      </w:r>
      <w:r w:rsidR="00A43501"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NHS England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தகவலைப் பகிர்வதற்கு முன்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உங்கள் அனைத்து தனிப்பட்ட விவரங்களையும் 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(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பெயர்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முகவரி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அஞ்சல் குறியீடு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பிறந்த தேதி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) </w:t>
      </w:r>
      <w:r w:rsidR="00A43501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A43501"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="00A43501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 w:rsidR="00A43501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="00A43501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 w:rsidR="00A43501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)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அகற்றுவதன் மூலம் உங்களை யாரும் நேரடியாக அடையாளம் காண முடியாது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. (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சுகாதாரம் மற்றும் சமூகப் பராமரிப்பு சேவைகளை ஆதரிக்கும் தேசிய தகவல் மற்றும்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lastRenderedPageBreak/>
        <w:t>தொழில்நுட்ப அமைப்பு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).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தனித்துவமான குறிப்புக் குறியீட்டைப் பயன்படுத்தி </w:t>
      </w:r>
      <w:r w:rsidR="00A72583" w:rsidRPr="00B8708F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சில மக்கள்தொகை விவரங்களுடன் பதில்கள் இணைக்கப்படும்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.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இந்த அநாமதேய கண்டுபிடிப்புகள் பின்னர் ஆராய்ச்சியாளர்கள் மற்றும் உடல்நலன் மற்றும் சமூக பராமரிப்புத் துறை போன்ற அமைப்புகளால் வெளியிடப்பட்டு சேவைகளை மேம்படுத்த உதவுகின்றன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.</w:t>
      </w:r>
    </w:p>
    <w:p w14:paraId="64F1ACE8" w14:textId="0ECB4F38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அல்லது வேறு ஒருவரின் உடல்நலம் மற்றும் பாதுகாப்புக்கு ஆபத்து இருப்பதாக நீங்கள் குறிப்பிட்டால் அல்லது உங்கள் கவனிப்பில் நீங்கள் கடுமையான சிக்கலை சந்திக்கிறீர்கள் என்று நீங்கள் குறிப்பிட்டால் மட்டுமே உங்கள் பதில்கள் குறித்து நாங்கள் உங்களைத் தொடர்பு கொள்வோம்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இந்த விடயத்தில்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சமூக சேவகர் அல்லது பராமரிப்பு ஊழியர் அல்லாத ஒருவர் நீங்கள் எவ்வாறு தொடர விரும்புகிறீர்கள் என்பதைப் பற்றி விவாதிக்க உங்களைத் தொடர்பு கொள்வார்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உரிமைகள்</w:t>
      </w:r>
      <w:r w:rsidRPr="004512F9">
        <w:rPr>
          <w:rFonts w:ascii="Calibri" w:hAnsi="Calibri" w:cs="Latha"/>
          <w:sz w:val="28"/>
          <w:szCs w:val="28"/>
          <w:cs/>
          <w:lang w:eastAsia="en-GB" w:bidi="ta-IN"/>
        </w:rPr>
        <w:t xml:space="preserve"> </w:t>
      </w:r>
      <w:r w:rsidRPr="00B8708F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பற்றிய கூடுதல் தகவல்களை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[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>வழங்கப்பட்ட தனி தகவல் தாளில்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] 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 xml:space="preserve">எங்கள் வலைத்தளம் மற்றும் 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/ 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>அல்லது தகவல் ஆணையர் அலுவலக வலைத்தளத்தில் காணலாம்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: https://ico.org.uk/for-organisations/guide-to-the-general-data-protection-regulation-gdpr/individu</w:t>
      </w:r>
      <w:r w:rsid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al-rights/right-to-be-informed/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].</w:t>
      </w:r>
    </w:p>
    <w:p w14:paraId="42DBE4D6" w14:textId="2742D055" w:rsidR="004512F9" w:rsidRPr="004512F9" w:rsidRDefault="004512F9" w:rsidP="00B177B6">
      <w:pPr>
        <w:rPr>
          <w:rFonts w:ascii="Calibri" w:hAnsi="Calibri" w:cs="Arial"/>
          <w:sz w:val="28"/>
          <w:szCs w:val="24"/>
          <w:lang w:eastAsia="en-GB" w:bidi="ta-IN"/>
        </w:rPr>
      </w:pPr>
    </w:p>
    <w:p w14:paraId="08E6BC4A" w14:textId="77777777" w:rsidR="004512F9" w:rsidRPr="00A43501" w:rsidRDefault="004512F9" w:rsidP="00A43501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வினாக்கொத்தை நிரப்புவதற்கு யாரேனும் எனக்கு உதவுவார்களா</w:t>
      </w:r>
      <w:r w:rsidRPr="00A43501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16D20E7E" w14:textId="0ACE433C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ஆம் கிடைக்கும் நிறைய உதவி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நீங்கள் வினாக்கொத்தை வேறொரு மொழியில்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பெரிய எழுத்தில் அல்லது இலகுவாக வாசிக்கக்கூடிய ஒரு வடிவத்தில் கோரலாம்.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ஆய்வைத் தொலைபேசி ஊடாகவோ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, நேரிலேயோ பூர்த்தி செய்யவேண்டும் என்றும்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கேட்கலாம்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நீங்கள் கோரிக்கை எதனையும் விடுக்க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விரும்பினால் அல்லது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உங்களிடம் கேள்விகள் எவையும் இருந்தால்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, தயவு செய்து கீழே உள்ள 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>‘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எங்களுடன் தொடர்பு கொள்ளவும்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‘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பிரிவில் உள்ள விபரங்களைப் பயன்படுத்தி எங்களுடன் தொடர்பு கொள்ளவும்.</w:t>
      </w:r>
    </w:p>
    <w:p w14:paraId="1382C6AD" w14:textId="77777777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</w:p>
    <w:p w14:paraId="1B0C9897" w14:textId="25F6177C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நீங்களாகவே வினாக்கொத்தை நிரப்ப முடியாது என்று உணர்ந்தீர்களானால்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உங்கள் நண்பர் ஒருவரை அல்லது உறவினரை உதவுமாறு நீங்கள் கேட்கலாம்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;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இருப்பினும்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இங்கே உங்கள் கருத்துக்களும் அனுபவங்களுமே முக்கியம். . கேள்விகளுக்கு நீங்கள் அளிக்கும் சரியான விடைகளையே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அவர்கள் பதிவு செய்து வினாக்கொத்தை நிரப்ப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வேண்டும்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ஆய்வைப் பூர்த்தி செய்வதற்கு உங்களுக்கு உதவ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சுயாதீன உதவியாளரை ஏற்பாடு செய்து தருமாறு கீழே உள்ள தொடர்பு கொள்ளும் விபரங்களைப் பயன்படுத்தி,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எங்களிடமும் நீங்கள் கேட்கலாம்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4D46A61B" w14:textId="77777777" w:rsidR="004512F9" w:rsidRPr="004512F9" w:rsidRDefault="004512F9" w:rsidP="00B177B6">
      <w:pPr>
        <w:rPr>
          <w:rFonts w:ascii="Calibri" w:hAnsi="Calibri" w:cs="Arial"/>
          <w:sz w:val="22"/>
          <w:szCs w:val="22"/>
          <w:lang w:eastAsia="en-GB" w:bidi="ta-IN"/>
        </w:rPr>
      </w:pPr>
    </w:p>
    <w:p w14:paraId="22DCC701" w14:textId="77777777" w:rsidR="004512F9" w:rsidRPr="00A43501" w:rsidRDefault="004512F9" w:rsidP="00A43501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வினாக்கொத்தை நான் நிரப்புவது அவசியமா</w:t>
      </w:r>
      <w:r w:rsidRPr="00A43501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0ACB2704" w14:textId="4E59203A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நீங்கள் இந்த ஆய்வில் பங்கு பெற வேண்டியதில்லை. பங்கு பெறுவது என்று 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தீர்மானித்தால்,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எல்லாக் கேள்விகளுக்கும் நீங்கள் பதில் அளிக்கத் தேவையில்லை. பங்கு பெறுவதை 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நீங்கள் தெரிவு செய்தாலும் சரி செய்யாவிட்டாலும் சரி,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உங்களுக்குக் கிடைக்கும் சேவைகளிலோ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நீங்கள் நடத்தப்படும் முறையிலோ எவ்வித தாக்கமும் ஏற்படமாட்டாது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2EA47A07" w14:textId="77777777" w:rsidR="004512F9" w:rsidRPr="004512F9" w:rsidRDefault="004512F9" w:rsidP="00B177B6">
      <w:pPr>
        <w:rPr>
          <w:rFonts w:ascii="Calibri" w:hAnsi="Calibri" w:cstheme="minorBidi"/>
          <w:color w:val="000000"/>
          <w:sz w:val="28"/>
          <w:szCs w:val="24"/>
          <w:lang w:eastAsia="en-GB" w:bidi="ta-IN"/>
        </w:rPr>
      </w:pPr>
    </w:p>
    <w:p w14:paraId="11C701AF" w14:textId="77777777" w:rsidR="004512F9" w:rsidRPr="00A72583" w:rsidRDefault="004512F9" w:rsidP="00A72583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72583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எனக்கு நினைவூட்டல் அனுப்பப்படுமா</w:t>
      </w:r>
      <w:r w:rsidRPr="00A72583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1A984901" w14:textId="393071AF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உங்களிடம் இருந்து தகவல் வராவிட்டால்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நினைவூட்டல் கடிதம் ஒன்றை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வரும் வாரங்களில் அனுப்புவோம்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 பங்கு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பெற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 விருப்பம் இல்லாவிட்டா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ல் 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உங்களுக்கு நினைவூட்டல் அனுப்பப்படாதிருப்பதை உறுதிப்படுத்த , தயவு செய்து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வெற்று வினாக்கொத்தை எங்களிடம் திருப்பி அனுப்பவும்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 அல்லது, எண்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="00A72583" w:rsidRPr="000B634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[telephone number]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>.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இல் எங்களுடன் தொடர்பு கொள்ளவும்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 தொடர்பு விபரங்கள்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கீழே உள்ள 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>‘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எங்களுடன் தொடர்பு கொள்ளவும்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’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பிரிவில் தரப்பட்டுள்ளன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5F356834" w14:textId="77777777" w:rsidR="004512F9" w:rsidRPr="004512F9" w:rsidRDefault="004512F9" w:rsidP="00B177B6">
      <w:pPr>
        <w:rPr>
          <w:rFonts w:ascii="Calibri" w:hAnsi="Calibri" w:cs="Arial"/>
          <w:sz w:val="28"/>
          <w:szCs w:val="24"/>
          <w:lang w:eastAsia="en-GB" w:bidi="ta-IN"/>
        </w:rPr>
      </w:pPr>
    </w:p>
    <w:p w14:paraId="1EEB7F9D" w14:textId="77777777" w:rsidR="004512F9" w:rsidRPr="00A72583" w:rsidRDefault="004512F9" w:rsidP="00B177B6">
      <w:pPr>
        <w:keepNext/>
        <w:spacing w:before="120" w:after="60"/>
        <w:outlineLvl w:val="0"/>
        <w:rPr>
          <w:rFonts w:ascii="Nirmala UI" w:hAnsi="Nirmala UI" w:cs="Nirmala UI"/>
          <w:b/>
          <w:bCs/>
          <w:kern w:val="32"/>
          <w:sz w:val="32"/>
          <w:szCs w:val="32"/>
          <w:lang w:eastAsia="en-GB" w:bidi="ta-IN"/>
        </w:rPr>
      </w:pPr>
      <w:r w:rsidRPr="00A72583">
        <w:rPr>
          <w:rFonts w:ascii="Nirmala UI" w:hAnsi="Nirmala UI" w:cs="Nirmala UI"/>
          <w:b/>
          <w:bCs/>
          <w:kern w:val="32"/>
          <w:sz w:val="32"/>
          <w:szCs w:val="32"/>
          <w:cs/>
          <w:lang w:eastAsia="en-GB" w:bidi="ta-IN"/>
        </w:rPr>
        <w:t>எங்களுடன் தொடர்பு கொள்ளவும்</w:t>
      </w:r>
    </w:p>
    <w:p w14:paraId="4B8B7304" w14:textId="77777777" w:rsidR="004512F9" w:rsidRPr="00A72583" w:rsidRDefault="004512F9" w:rsidP="00B177B6">
      <w:pPr>
        <w:keepNext/>
        <w:spacing w:before="120" w:after="60"/>
        <w:outlineLvl w:val="0"/>
        <w:rPr>
          <w:rFonts w:ascii="Nirmala UI" w:hAnsi="Nirmala UI" w:cs="Nirmala UI"/>
          <w:sz w:val="28"/>
          <w:szCs w:val="28"/>
          <w:lang w:eastAsia="en-GB" w:bidi="ta-IN"/>
        </w:rPr>
      </w:pPr>
      <w:r w:rsidRPr="00A72583">
        <w:rPr>
          <w:rFonts w:ascii="Nirmala UI" w:hAnsi="Nirmala UI" w:cs="Nirmala UI"/>
          <w:b/>
          <w:bCs/>
          <w:kern w:val="32"/>
          <w:sz w:val="28"/>
          <w:szCs w:val="28"/>
          <w:cs/>
          <w:lang w:eastAsia="en-GB" w:bidi="ta-IN"/>
        </w:rPr>
        <w:t>சுதந்திரமான ஆதரவுக்கும் ஆலோசனைக்கும்</w:t>
      </w:r>
    </w:p>
    <w:p w14:paraId="3FC83725" w14:textId="77777777" w:rsidR="004512F9" w:rsidRPr="004512F9" w:rsidRDefault="004512F9" w:rsidP="00B177B6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  <w:t>[Councils must include details of a telephone help line/advocacy group through which assistance in completing the survey can be arranged]</w:t>
      </w:r>
    </w:p>
    <w:p w14:paraId="7EF86659" w14:textId="77777777" w:rsidR="004512F9" w:rsidRPr="00A72583" w:rsidRDefault="004512F9" w:rsidP="00B177B6">
      <w:pPr>
        <w:keepNext/>
        <w:spacing w:before="120" w:after="60"/>
        <w:outlineLvl w:val="0"/>
        <w:rPr>
          <w:rFonts w:ascii="Nirmala UI" w:hAnsi="Nirmala UI" w:cs="Nirmala UI"/>
          <w:b/>
          <w:bCs/>
          <w:kern w:val="32"/>
          <w:sz w:val="28"/>
          <w:szCs w:val="28"/>
          <w:lang w:eastAsia="en-GB" w:bidi="ta-IN"/>
        </w:rPr>
      </w:pPr>
      <w:bookmarkStart w:id="2" w:name="_Hlk8122253"/>
      <w:r w:rsidRPr="00A72583">
        <w:rPr>
          <w:rFonts w:ascii="Nirmala UI" w:hAnsi="Nirmala UI" w:cs="Nirmala UI"/>
          <w:b/>
          <w:bCs/>
          <w:kern w:val="32"/>
          <w:sz w:val="28"/>
          <w:szCs w:val="28"/>
          <w:cs/>
          <w:lang w:eastAsia="en-GB" w:bidi="ta-IN"/>
        </w:rPr>
        <w:t>சுதந்திரமான முறைப்பாடுகளுக்கு</w:t>
      </w:r>
    </w:p>
    <w:bookmarkEnd w:id="2"/>
    <w:p w14:paraId="0C611B8E" w14:textId="77777777" w:rsidR="004512F9" w:rsidRPr="004512F9" w:rsidRDefault="004512F9" w:rsidP="00B177B6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  <w:t>[Councils must include details of an independent complaints procedure including contact details and a brief summary of the process]</w:t>
      </w:r>
    </w:p>
    <w:p w14:paraId="07ECCEA1" w14:textId="77777777" w:rsidR="004512F9" w:rsidRPr="004512F9" w:rsidRDefault="004512F9" w:rsidP="00B177B6">
      <w:pPr>
        <w:keepNext/>
        <w:outlineLvl w:val="2"/>
        <w:rPr>
          <w:rFonts w:ascii="Calibri" w:hAnsi="Calibri" w:cs="Arial"/>
          <w:sz w:val="28"/>
          <w:szCs w:val="24"/>
          <w:lang w:eastAsia="en-GB" w:bidi="ta-IN"/>
        </w:rPr>
      </w:pPr>
    </w:p>
    <w:p w14:paraId="22BF9D4E" w14:textId="77777777" w:rsidR="004512F9" w:rsidRPr="00A72583" w:rsidRDefault="004512F9" w:rsidP="00B177B6">
      <w:pPr>
        <w:keepNext/>
        <w:spacing w:after="60"/>
        <w:outlineLvl w:val="2"/>
        <w:rPr>
          <w:rFonts w:ascii="Nirmala UI" w:hAnsi="Nirmala UI" w:cs="Nirmala UI"/>
          <w:sz w:val="28"/>
          <w:szCs w:val="28"/>
          <w:u w:val="single"/>
          <w:lang w:eastAsia="en-GB" w:bidi="ta-IN"/>
        </w:rPr>
      </w:pPr>
      <w:r w:rsidRPr="00A72583">
        <w:rPr>
          <w:rFonts w:ascii="Nirmala UI" w:hAnsi="Nirmala UI" w:cs="Nirmala UI"/>
          <w:sz w:val="28"/>
          <w:szCs w:val="28"/>
          <w:u w:val="single"/>
          <w:cs/>
          <w:lang w:eastAsia="en-GB" w:bidi="ta-IN"/>
        </w:rPr>
        <w:t>இந்த ஆய்வு பற்றிய கோரிக்கைகள் மற்றும் விசாரணைகளுக்கு</w:t>
      </w:r>
    </w:p>
    <w:p w14:paraId="5B1734E9" w14:textId="77777777" w:rsidR="004512F9" w:rsidRPr="004512F9" w:rsidRDefault="004512F9" w:rsidP="00B177B6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 xml:space="preserve">[telephone number]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 w:bidi="ta-IN"/>
        </w:rPr>
        <w:t>(</w:t>
      </w:r>
      <w:r w:rsidRPr="004512F9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 w:bidi="ta-IN"/>
        </w:rPr>
        <w:t xml:space="preserve">Monday to Friday between 10.00 am and 12.00 noon, or between 2.00 pm and 4.00 pm)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  <w:t>[Councils can vary these hours or expand this e.g. to say leave a message and someone will get back to you]</w:t>
      </w:r>
    </w:p>
    <w:p w14:paraId="2455BC44" w14:textId="77777777" w:rsidR="004512F9" w:rsidRPr="004512F9" w:rsidRDefault="004512F9" w:rsidP="00B177B6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[email]</w:t>
      </w:r>
    </w:p>
    <w:p w14:paraId="08244C95" w14:textId="77777777" w:rsidR="004512F9" w:rsidRPr="004512F9" w:rsidRDefault="004512F9" w:rsidP="00B177B6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[postal address]</w:t>
      </w:r>
    </w:p>
    <w:p w14:paraId="1E624511" w14:textId="77777777" w:rsidR="004512F9" w:rsidRPr="00A72583" w:rsidRDefault="004512F9" w:rsidP="00A72583">
      <w:pPr>
        <w:keepNext/>
        <w:spacing w:after="60"/>
        <w:outlineLvl w:val="2"/>
        <w:rPr>
          <w:rFonts w:ascii="Nirmala UI" w:hAnsi="Nirmala UI" w:cs="Nirmala UI"/>
          <w:sz w:val="28"/>
          <w:szCs w:val="28"/>
          <w:u w:val="single"/>
          <w:lang w:eastAsia="en-GB" w:bidi="ta-IN"/>
        </w:rPr>
      </w:pPr>
      <w:r w:rsidRPr="00A72583">
        <w:rPr>
          <w:rFonts w:ascii="Nirmala UI" w:hAnsi="Nirmala UI" w:cs="Nirmala UI"/>
          <w:sz w:val="28"/>
          <w:szCs w:val="28"/>
          <w:u w:val="single"/>
          <w:cs/>
          <w:lang w:eastAsia="en-GB" w:bidi="ta-IN"/>
        </w:rPr>
        <w:t>உங்கள் கவனிப்பு அல்லது ஆதரவுச் சேவைகள் பற்றிய விசாரணைகளுக்கு</w:t>
      </w:r>
    </w:p>
    <w:p w14:paraId="3480143B" w14:textId="77777777" w:rsidR="004512F9" w:rsidRPr="004512F9" w:rsidRDefault="004512F9" w:rsidP="00B177B6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[telephone number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 w:bidi="ta-IN"/>
        </w:rPr>
        <w:t>] (</w:t>
      </w:r>
      <w:r w:rsidRPr="004512F9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 w:bidi="ta-IN"/>
        </w:rPr>
        <w:t xml:space="preserve">Monday to Friday between 10.00 am and 12.00 noon, or between 2.00 pm and 4.00 pm)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  <w:t>[Councils can vary these hours or expand this e.g. to say leave a message and someone will get back to you]</w:t>
      </w:r>
    </w:p>
    <w:p w14:paraId="3094E6E3" w14:textId="77777777" w:rsidR="004512F9" w:rsidRPr="004512F9" w:rsidRDefault="004512F9" w:rsidP="00B177B6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[email]</w:t>
      </w:r>
    </w:p>
    <w:p w14:paraId="598F7FDD" w14:textId="202A8F0A" w:rsidR="004512F9" w:rsidRPr="004512F9" w:rsidRDefault="004512F9" w:rsidP="00B177B6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[postal address]</w:t>
      </w:r>
    </w:p>
    <w:sectPr w:rsidR="004512F9" w:rsidRPr="004512F9" w:rsidSect="004512F9">
      <w:footerReference w:type="default" r:id="rId12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60299" w14:textId="77777777" w:rsidR="00A43501" w:rsidRDefault="00A43501" w:rsidP="004512F9">
      <w:r>
        <w:separator/>
      </w:r>
    </w:p>
  </w:endnote>
  <w:endnote w:type="continuationSeparator" w:id="0">
    <w:p w14:paraId="170DC316" w14:textId="77777777" w:rsidR="00A43501" w:rsidRDefault="00A43501" w:rsidP="0045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DB6C7" w14:textId="77777777" w:rsidR="00A43501" w:rsidRPr="003D63F3" w:rsidRDefault="00A43501" w:rsidP="004512F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40D8" w14:textId="77777777" w:rsidR="00A43501" w:rsidRDefault="00A43501" w:rsidP="004512F9">
      <w:r>
        <w:separator/>
      </w:r>
    </w:p>
  </w:footnote>
  <w:footnote w:type="continuationSeparator" w:id="0">
    <w:p w14:paraId="58BAC718" w14:textId="77777777" w:rsidR="00A43501" w:rsidRDefault="00A43501" w:rsidP="00451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305744175">
    <w:abstractNumId w:val="1"/>
  </w:num>
  <w:num w:numId="2" w16cid:durableId="14785743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40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0746002">
    <w:abstractNumId w:val="2"/>
  </w:num>
  <w:num w:numId="5" w16cid:durableId="491139298">
    <w:abstractNumId w:val="4"/>
  </w:num>
  <w:num w:numId="6" w16cid:durableId="1100224042">
    <w:abstractNumId w:val="3"/>
  </w:num>
  <w:num w:numId="7" w16cid:durableId="801995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</w:docVars>
  <w:rsids>
    <w:rsidRoot w:val="004512F9"/>
    <w:rsid w:val="004512F9"/>
    <w:rsid w:val="00A43501"/>
    <w:rsid w:val="00A72583"/>
    <w:rsid w:val="00A7289E"/>
    <w:rsid w:val="00B177B6"/>
    <w:rsid w:val="00B668D7"/>
    <w:rsid w:val="00B87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B72F8AB"/>
  <w15:docId w15:val="{E7BC74AF-84A9-437D-915D-8C3F1388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4C86B-D607-47CA-914A-07137A29F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0F712C-0DA8-404A-848F-DDF9433FE0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525AEB-6506-4507-86FB-340AE087C381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295689f-5d62-4e7b-acb2-cad17591daec"/>
    <ds:schemaRef ds:uri="http://purl.org/dc/terms/"/>
    <ds:schemaRef ds:uri="87a7f854-b597-490d-a16d-9d5e9fe794e2"/>
    <ds:schemaRef ds:uri="aa48f6bc-9a97-46ff-b31f-ce9bd696e37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55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13</cp:revision>
  <cp:lastPrinted>2017-08-18T14:08:00Z</cp:lastPrinted>
  <dcterms:created xsi:type="dcterms:W3CDTF">2020-12-04T09:30:00Z</dcterms:created>
  <dcterms:modified xsi:type="dcterms:W3CDTF">2024-06-04T08:12:00Z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fa3f826f-a8bb-4935-8049-d73409bae2eb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